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9F734E" w:rsidRDefault="009F734E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462438">
        <w:rPr>
          <w:rFonts w:ascii="Times New Roman" w:hAnsi="Times New Roman"/>
          <w:sz w:val="24"/>
          <w:szCs w:val="24"/>
        </w:rPr>
        <w:t xml:space="preserve">ФНС России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9F734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.В. </w:t>
      </w:r>
      <w:r w:rsidR="009F734E">
        <w:rPr>
          <w:rFonts w:ascii="Times New Roman" w:hAnsi="Times New Roman"/>
          <w:sz w:val="24"/>
          <w:szCs w:val="24"/>
        </w:rPr>
        <w:t>Бабаева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65FA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_» _________________ 201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="00462438" w:rsidRPr="00A14492">
        <w:rPr>
          <w:sz w:val="24"/>
          <w:szCs w:val="24"/>
          <w:u w:val="none"/>
        </w:rPr>
        <w:t>тдела</w:t>
      </w:r>
      <w:r w:rsidR="009F734E">
        <w:rPr>
          <w:sz w:val="24"/>
          <w:szCs w:val="24"/>
          <w:u w:val="none"/>
        </w:rPr>
        <w:t xml:space="preserve"> камерального контроля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9F734E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="00462438"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</w:t>
      </w:r>
      <w:r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A65FA1" w:rsidRPr="0040150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 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УФНС России </w:t>
      </w:r>
      <w:r w:rsidRPr="0040150A">
        <w:rPr>
          <w:rFonts w:ascii="Times New Roman" w:hAnsi="Times New Roman" w:cs="Times New Roman"/>
          <w:sz w:val="24"/>
          <w:szCs w:val="24"/>
        </w:rPr>
        <w:t>по Тамбовской области относится к старшей группе должностей гражданской службы категории специалисты</w:t>
      </w:r>
      <w:r w:rsidR="007C5DD8" w:rsidRPr="0040150A">
        <w:rPr>
          <w:rFonts w:ascii="Times New Roman" w:hAnsi="Times New Roman" w:cs="Times New Roman"/>
          <w:sz w:val="24"/>
          <w:szCs w:val="24"/>
        </w:rPr>
        <w:t>.</w:t>
      </w:r>
    </w:p>
    <w:p w:rsidR="001D0BCF" w:rsidRPr="0040150A" w:rsidRDefault="001D0BCF" w:rsidP="00FB4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A65FA1" w:rsidRPr="0040150A">
        <w:rPr>
          <w:rFonts w:ascii="Times New Roman" w:hAnsi="Times New Roman"/>
          <w:sz w:val="24"/>
          <w:szCs w:val="24"/>
        </w:rPr>
        <w:t>11-3-4-070</w:t>
      </w:r>
      <w:r w:rsidR="0040150A">
        <w:rPr>
          <w:rFonts w:ascii="Times New Roman" w:hAnsi="Times New Roman"/>
          <w:sz w:val="24"/>
          <w:szCs w:val="24"/>
        </w:rPr>
        <w:t>.</w:t>
      </w: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4015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0150A">
        <w:rPr>
          <w:rFonts w:ascii="Times New Roman" w:hAnsi="Times New Roman" w:cs="Times New Roman"/>
          <w:sz w:val="24"/>
          <w:szCs w:val="24"/>
        </w:rPr>
        <w:t>.</w:t>
      </w:r>
    </w:p>
    <w:p w:rsidR="005121A2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>: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40150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7C5DD8" w:rsidRPr="00A65FA1" w:rsidRDefault="00462438" w:rsidP="00FB4C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65F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B1106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="009F734E" w:rsidRPr="00A65FA1">
        <w:rPr>
          <w:rFonts w:ascii="Times New Roman" w:hAnsi="Times New Roman" w:cs="Times New Roman"/>
          <w:spacing w:val="-4"/>
          <w:sz w:val="24"/>
          <w:szCs w:val="24"/>
        </w:rPr>
        <w:t xml:space="preserve">УФНС России </w:t>
      </w:r>
      <w:r w:rsidR="007C5DD8" w:rsidRPr="00A65FA1">
        <w:rPr>
          <w:rFonts w:ascii="Times New Roman" w:hAnsi="Times New Roman" w:cs="Times New Roman"/>
          <w:spacing w:val="-4"/>
          <w:sz w:val="24"/>
          <w:szCs w:val="24"/>
        </w:rPr>
        <w:t>по Тамбовской области</w:t>
      </w:r>
      <w:r w:rsidR="0040150A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 w:rsidR="00F714F7" w:rsidRPr="00A65FA1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A65FA1" w:rsidRPr="00A65FA1">
        <w:rPr>
          <w:rFonts w:ascii="Times New Roman" w:hAnsi="Times New Roman" w:cs="Times New Roman"/>
          <w:sz w:val="24"/>
          <w:szCs w:val="24"/>
        </w:rPr>
        <w:t>налоговый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65FA1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65FA1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65FA1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65FA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65FA1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A65FA1">
        <w:rPr>
          <w:rFonts w:ascii="Times New Roman" w:hAnsi="Times New Roman"/>
          <w:sz w:val="24"/>
          <w:szCs w:val="24"/>
        </w:rPr>
        <w:t>.</w:t>
      </w:r>
      <w:r w:rsidRPr="00A65FA1">
        <w:rPr>
          <w:rFonts w:ascii="Times New Roman" w:hAnsi="Times New Roman"/>
          <w:sz w:val="24"/>
          <w:szCs w:val="24"/>
        </w:rPr>
        <w:t xml:space="preserve"> </w:t>
      </w:r>
    </w:p>
    <w:p w:rsidR="00C352DF" w:rsidRPr="00A65FA1" w:rsidRDefault="00C352DF" w:rsidP="00FB4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FA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6.3.</w:t>
      </w:r>
      <w:r w:rsidR="001623E8" w:rsidRPr="00A65F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65FA1">
        <w:rPr>
          <w:rFonts w:ascii="Times New Roman" w:hAnsi="Times New Roman" w:cs="Times New Roman"/>
          <w:sz w:val="24"/>
          <w:szCs w:val="24"/>
        </w:rPr>
        <w:t xml:space="preserve">Наличие базовых </w:t>
      </w:r>
      <w:r w:rsidRPr="00A25E58">
        <w:rPr>
          <w:rFonts w:ascii="Times New Roman" w:hAnsi="Times New Roman" w:cs="Times New Roman"/>
          <w:sz w:val="24"/>
          <w:szCs w:val="24"/>
        </w:rPr>
        <w:t xml:space="preserve">знаний: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25E58">
        <w:rPr>
          <w:rFonts w:ascii="Times New Roman" w:hAnsi="Times New Roman" w:cs="Times New Roman"/>
          <w:sz w:val="24"/>
          <w:szCs w:val="24"/>
        </w:rPr>
        <w:t>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3D7FE7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</w:t>
      </w:r>
      <w:r w:rsidRPr="003A101C">
        <w:rPr>
          <w:rFonts w:ascii="Times New Roman" w:hAnsi="Times New Roman" w:cs="Times New Roman"/>
          <w:sz w:val="24"/>
          <w:szCs w:val="24"/>
        </w:rPr>
        <w:t>Федерации: знание</w:t>
      </w:r>
      <w:r w:rsidRPr="003D7FE7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3A101C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7107E">
        <w:rPr>
          <w:rFonts w:ascii="Times New Roman" w:hAnsi="Times New Roman" w:cs="Times New Roman"/>
          <w:sz w:val="24"/>
          <w:szCs w:val="24"/>
        </w:rPr>
        <w:t xml:space="preserve"> </w:t>
      </w:r>
      <w:r w:rsidRPr="003D7FE7">
        <w:rPr>
          <w:rFonts w:ascii="Times New Roman" w:hAnsi="Times New Roman" w:cs="Times New Roman"/>
          <w:sz w:val="24"/>
          <w:szCs w:val="24"/>
        </w:rPr>
        <w:t>Закона Российской Федерации от 21 марта 1991 г. N 943-1 "О налоговых органах Российской Федерации";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30 сентября 2004 г. N 506 "Об утверждении Положения о Федеральной налоговой службе";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>- 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3613A" w:rsidRPr="000B1106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3A101C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5121A2"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352DF" w:rsidRPr="0040150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A101C">
        <w:rPr>
          <w:rFonts w:ascii="Times New Roman" w:hAnsi="Times New Roman" w:cs="Times New Roman"/>
          <w:sz w:val="24"/>
          <w:szCs w:val="24"/>
        </w:rPr>
        <w:t>а</w:t>
      </w:r>
      <w:r w:rsidR="005121A2"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E637B8" w:rsidRDefault="00870429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34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9F734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C352DF" w:rsidRPr="00E637B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A486F" w:rsidRDefault="00C352D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7B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DA486F" w:rsidRPr="003A101C">
        <w:rPr>
          <w:rFonts w:ascii="Times New Roman" w:hAnsi="Times New Roman" w:cs="Times New Roman"/>
          <w:sz w:val="24"/>
          <w:szCs w:val="24"/>
        </w:rPr>
        <w:t>знание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основ налогообложения;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финансовых и кредитных отношений;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 налоговом контроле;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</w:t>
      </w:r>
    </w:p>
    <w:p w:rsidR="0033613A" w:rsidRPr="00FB4C8B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  <w:proofErr w:type="gramEnd"/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определения налоговой базы.</w:t>
      </w:r>
    </w:p>
    <w:p w:rsidR="00C352DF" w:rsidRPr="00DC2FDB" w:rsidRDefault="00C352DF" w:rsidP="00E63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25E5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C2FDB">
        <w:rPr>
          <w:rFonts w:ascii="Times New Roman" w:hAnsi="Times New Roman" w:cs="Times New Roman"/>
          <w:sz w:val="24"/>
          <w:szCs w:val="24"/>
        </w:rPr>
        <w:t>функциональных знаний:</w:t>
      </w:r>
      <w:r w:rsidR="00ED050D" w:rsidRPr="00DC2FDB">
        <w:rPr>
          <w:rFonts w:ascii="Times New Roman" w:hAnsi="Times New Roman" w:cs="Times New Roman"/>
          <w:sz w:val="24"/>
          <w:szCs w:val="24"/>
        </w:rPr>
        <w:t xml:space="preserve"> </w:t>
      </w:r>
      <w:r w:rsidRPr="00DC2FDB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DC2FDB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</w:t>
      </w:r>
      <w:r w:rsidRPr="00E637B8">
        <w:rPr>
          <w:rFonts w:ascii="Times New Roman" w:hAnsi="Times New Roman" w:cs="Times New Roman"/>
          <w:sz w:val="24"/>
          <w:szCs w:val="24"/>
        </w:rPr>
        <w:t xml:space="preserve">поступившей в контрольно-надзорный орган; процедуры организации проверки: порядка, </w:t>
      </w:r>
      <w:r w:rsidRPr="00E637B8">
        <w:rPr>
          <w:rFonts w:ascii="Times New Roman" w:hAnsi="Times New Roman" w:cs="Times New Roman"/>
          <w:sz w:val="24"/>
          <w:szCs w:val="24"/>
        </w:rPr>
        <w:lastRenderedPageBreak/>
        <w:t>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E637B8">
        <w:rPr>
          <w:rFonts w:ascii="Times New Roman" w:hAnsi="Times New Roman" w:cs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DC2FDB">
        <w:rPr>
          <w:rFonts w:ascii="Times New Roman" w:hAnsi="Times New Roman" w:cs="Times New Roman"/>
          <w:sz w:val="24"/>
          <w:szCs w:val="24"/>
        </w:rPr>
        <w:t>.</w:t>
      </w:r>
    </w:p>
    <w:p w:rsidR="00A25E5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B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5121A2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  <w:r w:rsidR="00FB4C8B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766F1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6F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766F1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E071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071E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E071E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71E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71E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E071E4" w:rsidRDefault="00C352DF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 w:rsidRPr="00E071E4">
        <w:rPr>
          <w:rFonts w:ascii="Times New Roman" w:hAnsi="Times New Roman" w:cs="Times New Roman"/>
          <w:sz w:val="24"/>
          <w:szCs w:val="24"/>
        </w:rPr>
        <w:t>отдел</w:t>
      </w:r>
      <w:r w:rsidR="00766F1B" w:rsidRPr="00E071E4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государственный налоговый инспектор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территориальных налоговых органов по выявлению получателей необоснованной налоговой выгоды, связанной с непрерывным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эффективность работы налоговых органов по проведению камеральных налоговых проверок;</w:t>
      </w:r>
    </w:p>
    <w:p w:rsidR="00FA0E58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обобщать отчетные и статистические данные результатов камеральных налоговых проверок;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E071E4">
        <w:rPr>
          <w:rFonts w:ascii="Times New Roman" w:hAnsi="Times New Roman" w:cs="Times New Roman"/>
          <w:sz w:val="24"/>
          <w:szCs w:val="24"/>
        </w:rPr>
        <w:t>подготовку материалов и предложений по результатам проверок инспекций (межрайонных инспекций) ФНС России Тамбовской области для рассмотрения у руководства Управления</w:t>
      </w:r>
      <w:r w:rsidR="00FA0E58" w:rsidRPr="00E071E4">
        <w:rPr>
          <w:rFonts w:ascii="Times New Roman" w:hAnsi="Times New Roman" w:cs="Times New Roman"/>
          <w:sz w:val="24"/>
          <w:szCs w:val="24"/>
        </w:rPr>
        <w:t>;</w:t>
      </w:r>
    </w:p>
    <w:p w:rsidR="0055599B" w:rsidRPr="00E071E4" w:rsidRDefault="0055599B" w:rsidP="00E071E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071E4">
        <w:rPr>
          <w:rFonts w:ascii="Times New Roman" w:hAnsi="Times New Roman"/>
          <w:sz w:val="24"/>
          <w:szCs w:val="24"/>
        </w:rPr>
        <w:t xml:space="preserve">- проводить проверки организации работы нижестоящих налоговых органов области, оказывать им практическую помощь по </w:t>
      </w:r>
      <w:proofErr w:type="gramStart"/>
      <w:r w:rsidRPr="00E071E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071E4">
        <w:rPr>
          <w:rFonts w:ascii="Times New Roman" w:hAnsi="Times New Roman"/>
          <w:sz w:val="24"/>
          <w:szCs w:val="24"/>
        </w:rPr>
        <w:t xml:space="preserve"> правильностью исчисления полнотой и своевременностью внесения в бюджетную систему Российской Федерации по налогу на добавленную стоимость</w:t>
      </w:r>
      <w:r w:rsidR="00FA0E58" w:rsidRPr="00E071E4">
        <w:rPr>
          <w:rFonts w:ascii="Times New Roman" w:hAnsi="Times New Roman"/>
          <w:sz w:val="24"/>
          <w:szCs w:val="24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своевременным и качественным выполнением налоговыми инспекциями централизованных заданий,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заключений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заявлений и жалоб, юридических лиц, индивидуальных предпринимателей и граждан, связанных с вопросами применения положений действующих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признак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взаимодействи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регулирующих процедуру проведения камеральных налоговых проверок, оформления и реализации их результатов.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области, и при работе с </w:t>
      </w:r>
      <w:proofErr w:type="spellStart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Госреестром</w:t>
      </w:r>
      <w:proofErr w:type="spellEnd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99B" w:rsidRPr="00E071E4" w:rsidRDefault="00FA0E58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составляющие служебную тайну.</w:t>
      </w:r>
    </w:p>
    <w:p w:rsidR="006038AD" w:rsidRPr="00E071E4" w:rsidRDefault="00C352DF" w:rsidP="00E07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</w:t>
      </w:r>
      <w:proofErr w:type="gramStart"/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исполнения возложенных должностных обязанностей </w:t>
      </w:r>
      <w:r w:rsidR="00575A75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профессиональное развитие в порядке, установленном настоящим Федеральным законом и другими федеральными законами;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0A3402" w:rsidRPr="00E071E4" w:rsidRDefault="00C352DF" w:rsidP="00E07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E071E4"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071E4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</w:t>
      </w:r>
      <w:r w:rsidR="000A3402" w:rsidRPr="00E071E4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>
        <w:rPr>
          <w:rFonts w:ascii="Times New Roman" w:hAnsi="Times New Roman" w:cs="Times New Roman"/>
          <w:sz w:val="24"/>
          <w:szCs w:val="24"/>
        </w:rPr>
        <w:t>14</w:t>
      </w:r>
      <w:r w:rsidR="000A3402" w:rsidRPr="00E071E4">
        <w:rPr>
          <w:rFonts w:ascii="Times New Roman" w:hAnsi="Times New Roman" w:cs="Times New Roman"/>
          <w:sz w:val="24"/>
          <w:szCs w:val="24"/>
        </w:rPr>
        <w:t>» мая 201</w:t>
      </w:r>
      <w:r w:rsidR="00B474F9">
        <w:rPr>
          <w:rFonts w:ascii="Times New Roman" w:hAnsi="Times New Roman" w:cs="Times New Roman"/>
          <w:sz w:val="24"/>
          <w:szCs w:val="24"/>
        </w:rPr>
        <w:t>5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 контроля, утвержденным руководителем Управления от «08» октября 2013 г., приказами (распоряжениями) ФНС России, приказами Управления, поручениями руководства Управления.</w:t>
      </w: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F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C352DF" w:rsidRPr="000629F9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0629F9" w:rsidRDefault="00C352DF" w:rsidP="006038A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F83BF1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746460" w:rsidRPr="00F83BF1">
        <w:rPr>
          <w:rFonts w:ascii="Times New Roman" w:hAnsi="Times New Roman" w:cs="Times New Roman"/>
          <w:sz w:val="24"/>
          <w:szCs w:val="24"/>
        </w:rPr>
        <w:t>инспектор</w:t>
      </w:r>
      <w:r w:rsidRPr="00F83BF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F83BF1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F1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>
        <w:rPr>
          <w:rFonts w:ascii="Times New Roman" w:hAnsi="Times New Roman" w:cs="Times New Roman"/>
          <w:sz w:val="24"/>
          <w:szCs w:val="24"/>
        </w:rPr>
        <w:t>.</w:t>
      </w:r>
    </w:p>
    <w:p w:rsidR="00C352DF" w:rsidRPr="000629F9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033FFF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14.</w:t>
      </w:r>
      <w:r w:rsidR="00182BE5" w:rsidRPr="000629F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отдела камерального контроля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проверок.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камерального контроля в соответствии со своей компетенцией обязан участвовать в подготовке (обсуждении) следующих проектов: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Pr="000629F9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629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62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1FD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411FD" w:rsidRPr="000629F9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411FD" w:rsidRPr="000629F9" w:rsidRDefault="000411FD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- консультации и разъяснения налогоплательщикам по вопросам исчисления и уплаты налога на добавленную стоимость.</w:t>
      </w:r>
    </w:p>
    <w:p w:rsidR="00A14492" w:rsidRPr="000629F9" w:rsidRDefault="00A14492" w:rsidP="002E3F9D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C352DF" w:rsidRPr="000629F9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629F9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629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0629F9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0629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629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B1106" w:rsidRDefault="00C352DF" w:rsidP="000B110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80"/>
    <w:rsid w:val="00033FFF"/>
    <w:rsid w:val="000411FD"/>
    <w:rsid w:val="00052C3E"/>
    <w:rsid w:val="000629F9"/>
    <w:rsid w:val="000A19E6"/>
    <w:rsid w:val="000A3402"/>
    <w:rsid w:val="000B1106"/>
    <w:rsid w:val="000D18A3"/>
    <w:rsid w:val="001623E8"/>
    <w:rsid w:val="00182BE5"/>
    <w:rsid w:val="001D0BCF"/>
    <w:rsid w:val="00255D09"/>
    <w:rsid w:val="002E10AB"/>
    <w:rsid w:val="002E3F9D"/>
    <w:rsid w:val="0033613A"/>
    <w:rsid w:val="003A101C"/>
    <w:rsid w:val="003A23C7"/>
    <w:rsid w:val="003A48CC"/>
    <w:rsid w:val="003D7FE7"/>
    <w:rsid w:val="004009A6"/>
    <w:rsid w:val="0040150A"/>
    <w:rsid w:val="00462438"/>
    <w:rsid w:val="004D7647"/>
    <w:rsid w:val="004E0B58"/>
    <w:rsid w:val="005121A2"/>
    <w:rsid w:val="0055599B"/>
    <w:rsid w:val="00572F76"/>
    <w:rsid w:val="00575A75"/>
    <w:rsid w:val="005E1B97"/>
    <w:rsid w:val="006038AD"/>
    <w:rsid w:val="00635585"/>
    <w:rsid w:val="0072037F"/>
    <w:rsid w:val="00746460"/>
    <w:rsid w:val="00766F1B"/>
    <w:rsid w:val="007A29AA"/>
    <w:rsid w:val="007C2E89"/>
    <w:rsid w:val="007C5DD8"/>
    <w:rsid w:val="007F4119"/>
    <w:rsid w:val="007F6051"/>
    <w:rsid w:val="00837539"/>
    <w:rsid w:val="00870429"/>
    <w:rsid w:val="00922108"/>
    <w:rsid w:val="009F734E"/>
    <w:rsid w:val="00A01B6E"/>
    <w:rsid w:val="00A14492"/>
    <w:rsid w:val="00A25E58"/>
    <w:rsid w:val="00A65FA1"/>
    <w:rsid w:val="00A7107E"/>
    <w:rsid w:val="00A8006F"/>
    <w:rsid w:val="00B474F9"/>
    <w:rsid w:val="00BA30D4"/>
    <w:rsid w:val="00C352DF"/>
    <w:rsid w:val="00C472BF"/>
    <w:rsid w:val="00C540B9"/>
    <w:rsid w:val="00C62C66"/>
    <w:rsid w:val="00C77125"/>
    <w:rsid w:val="00CD72C4"/>
    <w:rsid w:val="00DA486F"/>
    <w:rsid w:val="00DC0E0C"/>
    <w:rsid w:val="00DC2FDB"/>
    <w:rsid w:val="00E071E4"/>
    <w:rsid w:val="00E637B8"/>
    <w:rsid w:val="00E8331F"/>
    <w:rsid w:val="00EB113B"/>
    <w:rsid w:val="00ED050D"/>
    <w:rsid w:val="00F714F7"/>
    <w:rsid w:val="00F83BF1"/>
    <w:rsid w:val="00F974EE"/>
    <w:rsid w:val="00FA0E58"/>
    <w:rsid w:val="00FB4C8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FE81C43C1D24FEC43D160683EhD1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2C6297C4A89E50657C6D699119C2CC2FEB1F48C0D24FEC43D160683EhD11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E008D48E</Template>
  <TotalTime>2</TotalTime>
  <Pages>7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3</cp:revision>
  <dcterms:created xsi:type="dcterms:W3CDTF">2017-10-18T13:14:00Z</dcterms:created>
  <dcterms:modified xsi:type="dcterms:W3CDTF">2017-10-23T07:54:00Z</dcterms:modified>
</cp:coreProperties>
</file>